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cuID" Type="http://schemas.microsoft.com/office/2006/relationships/ui/extensibility" Target="customUI/customUI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492" w:rsidRDefault="00170492" w:rsidP="00E67D40">
      <w:pPr>
        <w:pStyle w:val="SudNaziv"/>
        <w:rPr>
          <w:rStyle w:val="PozadinaSvijetloZelena"/>
          <w:b w:val="0"/>
        </w:rPr>
      </w:pPr>
      <w:r w:rsidRPr="00AD32DA">
        <w:rPr>
          <w:b w:val="0"/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x="523411" cy="698960"/>
            <wp:effectExtent l="0" t="0" r="0" b="6350"/>
            <wp:wrapNone/>
            <wp:docPr id="1" name="eSPIS_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11" cy="69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60ED" w:rsidRDefault="004C60ED" w:rsidP="00E67D40">
      <w:pPr>
        <w:pStyle w:val="SudNaziv"/>
        <w:rPr>
          <w:rStyle w:val="PozadinaSvijetloZelena"/>
          <w:b w:val="0"/>
        </w:rPr>
      </w:pPr>
    </w:p>
    <w:p w:rsidR="004C60ED" w:rsidRDefault="004C60ED" w:rsidP="00E67D40">
      <w:pPr>
        <w:pStyle w:val="SudNaziv"/>
        <w:rPr>
          <w:rStyle w:val="PozadinaSvijetloZelena"/>
          <w:b w:val="0"/>
        </w:rPr>
      </w:pPr>
    </w:p>
    <w:p w:rsidR="004C60ED" w:rsidRPr="00AD32DA" w:rsidRDefault="004C60ED" w:rsidP="00E67D40">
      <w:pPr>
        <w:pStyle w:val="SudNaziv"/>
        <w:rPr>
          <w:rStyle w:val="PozadinaSvijetloZelena"/>
          <w:b w:val="0"/>
        </w:rPr>
      </w:pPr>
    </w:p>
    <w:p w:rsidR="00170492" w:rsidRDefault="00432C1C" w:rsidP="00AD32DA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PozadinaSvijetloZuta"/>
          </w:rPr>
        </w:sdtEndPr>
        <w:sdtContent>
          <w:r w:rsidR="00170492" w:rsidRPr="00432C1C">
            <w:rPr>
              <w:rStyle w:val="PozadinaSvijetloZuta"/>
            </w:rPr>
            <w:t>REPUBLIKA HRVATSKA</w:t>
          </w:r>
        </w:sdtContent>
      </w:sdt>
    </w:p>
    <w:p w:rsidR="00AE649C" w:rsidRPr="00AD32DA" w:rsidRDefault="00432C1C" w:rsidP="00E67D40">
      <w:pPr>
        <w:pStyle w:val="SudNaziv"/>
        <w:rPr>
          <w:b w:val="0"/>
        </w:rPr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PozadinaSvijetloZelena"/>
          </w:rPr>
        </w:sdtEndPr>
        <w:sdtContent>
          <w:r w:rsidR="00E25D59" w:rsidRPr="00432C1C">
            <w:rPr>
              <w:rStyle w:val="PozadinaSvijetloZelena"/>
            </w:rPr>
            <w:t>Visoki trgovački sud Republike Hrvatske</w:t>
          </w:r>
        </w:sdtContent>
      </w:sdt>
    </w:p>
    <w:p w:rsidR="00170492" w:rsidRDefault="00432C1C" w:rsidP="005E2148">
      <w:pPr>
        <w:pStyle w:val="SudSjedite"/>
        <w:ind w:firstLine="851"/>
        <w:rPr>
          <w:rStyle w:val="PozadinaSvijetloZelena"/>
        </w:rPr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E25D59" w:rsidRPr="00432C1C">
            <w:rPr>
              <w:rStyle w:val="PozadinaSvijetloZelena"/>
            </w:rPr>
            <w:t>Berislavićeva 11</w:t>
          </w:r>
        </w:sdtContent>
      </w:sdt>
      <w:r w:rsidR="0022360E" w:rsidRPr="005E2148">
        <w:rPr>
          <w:rStyle w:val="PozadinaSvijetloZelena"/>
          <w:shd w:val="clear" w:color="auto" w:fill="FFFFFF" w:themeFill="background1"/>
        </w:rPr>
        <w:t>,</w:t>
      </w:r>
      <w:r w:rsidR="00170492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E25D59" w:rsidRPr="00432C1C">
            <w:rPr>
              <w:rStyle w:val="PozadinaSvijetloZelena"/>
            </w:rPr>
            <w:t>Zagreb</w:t>
          </w:r>
        </w:sdtContent>
      </w:sdt>
    </w:p>
    <w:p w:rsidR="0020453E" w:rsidRDefault="00AD32DA" w:rsidP="004C60ED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0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</w:t>
      </w:r>
      <w:r w:rsidR="006805A7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PozadinaSvijetloZelena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E25D59" w:rsidRPr="00432C1C">
            <w:rPr>
              <w:rStyle w:val="PozadinaSvijetloZelena"/>
            </w:rPr>
            <w:t>24</w:t>
          </w:r>
        </w:sdtContent>
      </w:sdt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PozadinaSvijetloZelena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="00E25D59" w:rsidRPr="00432C1C">
            <w:rPr>
              <w:rStyle w:val="PozadinaSvijetloZelena"/>
            </w:rPr>
            <w:t>Pž-1918/2019-4</w:t>
          </w:r>
        </w:sdtContent>
      </w:sdt>
    </w:p>
    <w:p w:rsidR="004C60ED" w:rsidRDefault="004C60ED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center"/>
      </w:pPr>
      <w:r>
        <w:t>R E P U B L I K A   H R V A T S K A</w:t>
      </w:r>
    </w:p>
    <w:p w:rsidR="00E25D59" w:rsidRDefault="00E25D59" w:rsidP="00E25D59">
      <w:pPr>
        <w:spacing w:after="0"/>
        <w:jc w:val="center"/>
      </w:pPr>
    </w:p>
    <w:p w:rsidR="00E25D59" w:rsidRDefault="00E25D59" w:rsidP="00E25D59">
      <w:pPr>
        <w:spacing w:after="0"/>
        <w:jc w:val="center"/>
      </w:pPr>
      <w:r>
        <w:t>R J E Š E NJ E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ind w:firstLine="709"/>
        <w:jc w:val="both"/>
      </w:pPr>
      <w:r>
        <w:t>Visoki trgovački sud Republike Hrvatske, u vijeću sastavljenom od sudaca Gorane Aralica Martinović, predsjednice vijeća, Kamelije Parać, sutkinje izvjestiteljice i Maje Bilandžić, članice vijeća, u stečajnom postupku nad stečajnim dužnikom VILCOMERC, d.o.o. u stečaju, Lokvičić/00, Lokvičići, OIB 10385088929, odlučujući o žalbi vjerovnika ANTE GADŽE, Lokvičići, Poboji 188, Krivodol, OIB 40283714135, protiv rješenja Trgovačkog suda u Splitu poslovni broj St-713/2018-27 od 7. veljače 2019., u sjednici vijeća održanoj 30. travnja 2019.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center"/>
      </w:pPr>
      <w:r>
        <w:t>r i j e š i o   j e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tab/>
        <w:t>Ukida se rješenje Trgovačkog suda u Splitu poslovni broj St-713/2018-27 od 7. veljače 2019. te se predmet vraća tom sudu na ponov</w:t>
      </w:r>
      <w:r w:rsidR="00647C2F">
        <w:t>a</w:t>
      </w:r>
      <w:r>
        <w:t>n postupak.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center"/>
      </w:pPr>
      <w:r>
        <w:t>Obrazloženje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tab/>
        <w:t xml:space="preserve">Rješenjem Trgovačkog suda u Splitu poslovni broj St-713/2018-27 od 7. veljače 2019. odbačena je prijava tražbine vjerovnika Ante Gadže, Lokvičići, Poboji 188, Krivodol, OIB 40283714135 , pozivom na odredbu čl. 139. Stečajnog zakona („Narodne novine“ broj 71/15 i 104/17; dalje: SZ), jer da se radi o tražbini kojom se nadomješta kapital i koja je slijedom navedenog tražbina nižeg isplatnog reda.  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tab/>
        <w:t xml:space="preserve">Protiv tog rješenja vjerovnik Ante Gadžo je pravovremeno izjavio žalbu zbog bitne povrede odredaba postupka, pogrešno i nepotpuno utvrđenog činjeničnog stanja i pogrešne primjene materijalnog prava. Predlaže da drugostupanjski ukine prvostupanjsko rješenje i predmet vrati na ponovno odlučivanje prvostupanjskom sudu.  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tab/>
        <w:t>Žalba je osnovana.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tab/>
        <w:t xml:space="preserve">Pobijano rješenje ispitano je na temelju odredbe čl. 365. st. 2. u vezi s čl. 381. Zakona o parničnom postupku („Narodne novine“ broj 148/11 – pročišćeni tekst; dalje: ZPP) i čl. 10. SZ-a u granicama žalbenih razloga, pazeći po službenoj dužnosti na bitne povrede odredaba parničnog postupka iz čl. 354. st. 2. t. 2., 4., 8., 9., 11., 13. i 14. ZPP-a, kao i na pravilnu primjenu materijalnog prava (čl. 356. ZPP-a). 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lastRenderedPageBreak/>
        <w:tab/>
        <w:t>Iz spisa proizlazi da je rješenjem suda poslovni broj St-713/2018-14 od 12. studenog 2018. otvoren stečajni postupak nad dužnikom VILCOMERC, d.o.o. u stečaju, Lokvičić/00, Lokvičići, OIB 10385088929. Istim rješenjem za stečajnog upravitelja imenovan je Danko Šinka iz Osijeka, Trg Slobode 8, OIB 43572319915.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tab/>
        <w:t xml:space="preserve">Na ispitnom ročištu održanom 6. veljače 2019. stečajni upravitelj je po prigovoru vjerovnika Republika Hrvatska, Ministarstva financija osporio u cijelosti prijavu tražbine vjerovnika Ante Gadžo, Lokvičići, Poboji 188, Krivodol, OIB 40283714135 u iznosu od 51.121,60 kn navodeći da ista spada u niži isplatni red budući da se radi o pozajmici bivšeg osnivača i člana društva. 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tab/>
        <w:t>Prema čl. 408. st. 1. Zakona o trgovačkim društvima („Narodne novine“ broj: 152/11-pročišćeni tekst, 111/12, 68/13 i 110/15; dalje: ZTD), član koji društvu u vrijeme kad je ono u krizi umjesto da mu pribavi vlastiti kapital, kada bi mu ga inače uredni gospodarstvenici trebali pribaviti, dade zajam, može u stečajnom postupku ostvarivati zahtjev za povrat zajma samo kao stečajni vjerovnik nižeg isplatnog reda.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tab/>
        <w:t>Vjerovnik je uz prijavu potraživanja dostavio kopiju dviju uplatnica iz kojih je vidljivo da je 2. veljače 1996. društvu uplatio iznos od 32.121,60 kn i 21. lipnja 2017. uplatio iznos od 19.000,00 kn na ime pozajmice.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tab/>
        <w:t xml:space="preserve">U obrazloženju rješenja nema razloga o tome na temelju kojih činjenica je prvostupanjski sud utvrdio da su navedene pozajmice dane radi osiguranja tekućeg poslovanja dužnika, odnosno je li dužnik u vrijeme davanja pozajmica od strane vjerovnika bio u poslovnim i financijskim problemima. Kako se navedeno ne može zaključiti niti iz stanja spisa to je prvostupanjski sud počinio bitnu povredu postupka iz čl. 354. st. 2. t. 11. ZPP-a jer o odlučnim činjenicama nema razloga budući da nije svaka pozajmica člana društva tom društvu zajam kojim se nadomješta kapital prema čl. 408. st. 1. ZTD-a. 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tab/>
        <w:t>Valjalo je stoga temeljem čl. 380. t. 3. ZPP-a u vezi s čl. 10. SZ-a ukinuti prvostupanjsko rješenje i predmet vratiti na ponovan postupak.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both"/>
      </w:pPr>
      <w:r>
        <w:tab/>
        <w:t>U nastavku postupka prvostupanjski će sud ispitati postojanje pretpostavki iz čl. 408. st. 1. ZTD-a te nakon toga odlučiti radi li se doista o pozajmicama kojima se nadomješta kapital i donijeti pravilnu i zakonitu odluku.</w:t>
      </w:r>
    </w:p>
    <w:p w:rsidR="00E25D59" w:rsidRDefault="00E25D59" w:rsidP="00E25D59">
      <w:pPr>
        <w:spacing w:after="0"/>
        <w:jc w:val="both"/>
      </w:pPr>
    </w:p>
    <w:p w:rsidR="00E25D59" w:rsidRDefault="00E25D59" w:rsidP="00E25D59">
      <w:pPr>
        <w:spacing w:after="0"/>
        <w:jc w:val="center"/>
      </w:pPr>
      <w:r>
        <w:t>Zagreb, 30. travnja 2019.</w:t>
      </w:r>
    </w:p>
    <w:p w:rsidR="00E25D59" w:rsidRDefault="00E25D59" w:rsidP="00E25D59">
      <w:pPr>
        <w:spacing w:after="0"/>
        <w:jc w:val="both"/>
      </w:pPr>
    </w:p>
    <w:p w:rsidR="00E25D59" w:rsidRDefault="00E25D59" w:rsidP="00647C2F">
      <w:pPr>
        <w:spacing w:after="0"/>
        <w:ind w:left="4536"/>
        <w:jc w:val="center"/>
      </w:pPr>
      <w:r>
        <w:t>Predsjednica vijeća</w:t>
      </w:r>
    </w:p>
    <w:p w:rsidR="00647C2F" w:rsidRDefault="00E25D59" w:rsidP="00647C2F">
      <w:pPr>
        <w:spacing w:after="0"/>
        <w:ind w:left="4536"/>
        <w:jc w:val="center"/>
      </w:pPr>
      <w:r>
        <w:t>Gorana Aralica Martinović</w:t>
      </w:r>
      <w:r w:rsidR="00647C2F">
        <w:t>, v. r.</w:t>
      </w:r>
    </w:p>
    <w:p w:rsidR="00647C2F" w:rsidRDefault="00647C2F" w:rsidP="00647C2F">
      <w:pPr>
        <w:spacing w:after="0"/>
        <w:ind w:left="4536"/>
        <w:jc w:val="center"/>
      </w:pPr>
    </w:p>
    <w:p w:rsidR="00647C2F" w:rsidRDefault="00647C2F" w:rsidP="00647C2F">
      <w:pPr>
        <w:spacing w:after="0"/>
        <w:ind w:left="4536"/>
        <w:jc w:val="center"/>
      </w:pPr>
      <w:r>
        <w:t>Za točnost otpravka – ovlašteni službenik</w:t>
      </w:r>
    </w:p>
    <w:p w:rsidR="00E25D59" w:rsidRDefault="00647C2F" w:rsidP="00647C2F">
      <w:pPr>
        <w:spacing w:after="0"/>
        <w:ind w:left="4536"/>
        <w:jc w:val="center"/>
      </w:pPr>
      <w:r>
        <w:t>Brankica Curman</w:t>
      </w:r>
    </w:p>
    <w:sectPr w:rsidR="00E25D59" w:rsidSect="00647C2F">
      <w:headerReference w:type="default" r:id="rId11"/>
      <w:footerReference w:type="default" r:id="rId12"/>
      <w:pgSz w:w="11907" w:h="16839" w:code="9"/>
      <w:pgMar w:top="1418" w:right="1418" w:bottom="1077" w:left="1418" w:header="1435" w:footer="720" w:gutter="0"/>
      <w:paperSrc w:first="279" w:other="28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8D4" w:rsidRDefault="00C518D4" w:rsidP="00537B78">
      <w:r>
        <w:separator/>
      </w:r>
    </w:p>
  </w:endnote>
  <w:endnote w:type="continuationSeparator" w:id="0">
    <w:p w:rsidR="00C518D4" w:rsidRDefault="00C518D4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3C5" w:rsidRDefault="006C43C5" w:rsidP="00170492">
    <w:pPr>
      <w:pStyle w:val="Stranica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8D4" w:rsidRDefault="00C518D4" w:rsidP="00537B78">
      <w:r>
        <w:separator/>
      </w:r>
    </w:p>
  </w:footnote>
  <w:footnote w:type="continuationSeparator" w:id="0">
    <w:p w:rsidR="00C518D4" w:rsidRDefault="00C518D4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="00170492" w:rsidRDefault="00170492" w:rsidP="004C60ED">
        <w:pPr>
          <w:pStyle w:val="HeadereSPIS"/>
        </w:pPr>
        <w:r w:rsidRPr="00C92375">
          <w:rPr>
            <w:rStyle w:val="PozadinaSvijetloCrvena"/>
            <w:noProof w:val="0"/>
            <w:shd w:val="clear" w:color="auto" w:fill="auto"/>
          </w:rPr>
          <w:t>Poslovni</w:t>
        </w:r>
        <w:r w:rsidRPr="001C4583">
          <w:rPr>
            <w:rStyle w:val="PozadinaSvijetloCrvena"/>
            <w:shd w:val="clear" w:color="auto" w:fill="auto"/>
          </w:rPr>
          <w:t xml:space="preserve"> broj:</w:t>
        </w:r>
        <w:r w:rsidR="006805A7"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PozadinaSvijetloZelena"/>
            </w:rPr>
            <w:alias w:val="Oznaka referade"/>
            <w:tag w:val="DomainObject.Predmet.Referada.Oznaka_1"/>
            <w:id w:val="-1627689717"/>
            <w:dataBinding w:xpath="/icms/DomainObject.Predmet.Referada.Oznaka/derivirana_varijabla[@naziv='DomainObject.Predmet.Referada.Oznaka_1']" w:storeItemID="{100293BC-3C9C-4740-99C7-73F5E9006100}"/>
            <w:text/>
          </w:sdtPr>
          <w:sdtEndPr>
            <w:rPr>
              <w:rStyle w:val="PozadinaSvijetloZelena"/>
            </w:rPr>
          </w:sdtEndPr>
          <w:sdtContent>
            <w:r w:rsidR="00E25D59" w:rsidRPr="00432C1C">
              <w:rPr>
                <w:rStyle w:val="PozadinaSvijetloZelena"/>
              </w:rPr>
              <w:t>24</w:t>
            </w:r>
          </w:sdtContent>
        </w:sdt>
        <w:r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PozadinaSvijetloZelena"/>
            </w:rPr>
            <w:alias w:val="Poslovni broj dokumenta"/>
            <w:tag w:val="DomainObject.PoslovniBrojDokumenta"/>
            <w:id w:val="-1809619816"/>
            <w:dataBinding w:xpath="/icms/DomainObject.PoslovniBrojDokumenta/derivirana_varijabla[@naziv='DomainObject.PoslovniBrojDokumenta_1']" w:storeItemID="{100293BC-3C9C-4740-99C7-73F5E9006100}"/>
            <w:text/>
          </w:sdtPr>
          <w:sdtEndPr>
            <w:rPr>
              <w:rStyle w:val="PozadinaSvijetloZelena"/>
            </w:rPr>
          </w:sdtEndPr>
          <w:sdtContent>
            <w:r w:rsidR="00E25D59" w:rsidRPr="00432C1C">
              <w:rPr>
                <w:rStyle w:val="PozadinaSvijetloZelena"/>
              </w:rPr>
              <w:t>Pž-1918/2019-4</w:t>
            </w:r>
          </w:sdtContent>
        </w:sdt>
      </w:p>
      <w:p w:rsidR="00170492" w:rsidRDefault="00170492" w:rsidP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C1C">
          <w:t>2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1"/>
  <w:defaultTabStop w:val="709"/>
  <w:hyphenationZone w:val="425"/>
  <w:doNotHyphenateCap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C1C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47C2F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D59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F45E16"/>
    <w:rPr>
      <w:rFonts w:ascii="Times New Roman" w:eastAsiaTheme="majorEastAsia" w:hAnsi="Times New Roman" w:cstheme="majorBidi"/>
      <w:b/>
      <w:bCs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F45E16"/>
    <w:rPr>
      <w:rFonts w:ascii="Times New Roman" w:eastAsiaTheme="majorEastAsia" w:hAnsi="Times New Roman" w:cstheme="majorBidi"/>
      <w:b/>
      <w:bCs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F45E16"/>
    <w:rPr>
      <w:rFonts w:asciiTheme="majorHAnsi" w:eastAsiaTheme="majorEastAsia" w:hAnsiTheme="majorHAnsi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type="character" w:customStyle="1" w:styleId="Stil1">
    <w:name w:val="Stil1"/>
    <w:basedOn w:val="Zadanifontodlomka"/>
    <w:uiPriority w:val="1"/>
    <w:rsid w:val="00683B51"/>
    <w:rPr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F45E16"/>
    <w:rPr>
      <w:rFonts w:ascii="Times New Roman" w:eastAsiaTheme="majorEastAsia" w:hAnsi="Times New Roman" w:cstheme="majorBidi"/>
      <w:b/>
      <w:bCs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F45E16"/>
    <w:rPr>
      <w:rFonts w:ascii="Times New Roman" w:eastAsiaTheme="majorEastAsia" w:hAnsi="Times New Roman" w:cstheme="majorBidi"/>
      <w:b/>
      <w:bCs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F45E16"/>
    <w:rPr>
      <w:rFonts w:asciiTheme="majorHAnsi" w:eastAsiaTheme="majorEastAsia" w:hAnsiTheme="majorHAnsi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type="character" w:customStyle="1" w:styleId="Stil1">
    <w:name w:val="Stil1"/>
    <w:basedOn w:val="Zadanifontodlomka"/>
    <w:uiPriority w:val="1"/>
    <w:rsid w:val="00683B51"/>
    <w:rPr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="00F71AFA" w:rsidRDefault="000714FB" w:rsidP="000714FB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="00F71AFA" w:rsidRDefault="00C4409E" w:rsidP="00C4409E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="00F71AFA" w:rsidRDefault="000714FB" w:rsidP="000714FB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="00F71AFA" w:rsidRDefault="000714FB" w:rsidP="000714FB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="00F71AFA" w:rsidRDefault="000714FB" w:rsidP="000714FB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="00F71AFA" w:rsidRDefault="000714FB" w:rsidP="000714FB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593A7B"/>
    <w:rsid w:val="00614E4F"/>
    <w:rsid w:val="007B3F2E"/>
    <w:rsid w:val="00855D0C"/>
    <w:rsid w:val="0085783F"/>
    <w:rsid w:val="008B1279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714FB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B0CD4C336F954CDDB99272B08CB277BE">
    <w:name w:val="B0CD4C336F954CDDB99272B08CB277BE"/>
  </w:style>
  <w:style w:type="paragraph" w:customStyle="1" w:styleId="B10D299FF6B04F2980CA59984DD52830">
    <w:name w:val="B10D299FF6B04F2980CA59984DD52830"/>
  </w:style>
  <w:style w:type="paragraph" w:customStyle="1" w:styleId="070491135C7343F8B899B1E5528B5496">
    <w:name w:val="070491135C7343F8B899B1E5528B5496"/>
  </w:style>
  <w:style w:type="paragraph" w:customStyle="1" w:styleId="A2D3AB132FE44C9A804CB0BCE27CB1E8">
    <w:name w:val="A2D3AB132FE44C9A804CB0BCE27CB1E8"/>
  </w:style>
  <w:style w:type="paragraph" w:customStyle="1" w:styleId="67A439E68AF14DC6B7801868564B8225">
    <w:name w:val="67A439E68AF14DC6B7801868564B8225"/>
  </w:style>
  <w:style w:type="paragraph" w:customStyle="1" w:styleId="3893AC13EACA41EDB7C01A448C02A806">
    <w:name w:val="3893AC13EACA41EDB7C01A448C02A806"/>
  </w:style>
  <w:style w:type="paragraph" w:customStyle="1" w:styleId="E9711A8715A34F56AC129391156FDBFB">
    <w:name w:val="E9711A8715A34F56AC129391156FDBFB"/>
  </w:style>
  <w:style w:type="paragraph" w:customStyle="1" w:styleId="74CF45AFD5914477BC863F90DDE40AD1">
    <w:name w:val="74CF45AFD5914477BC863F90DDE40AD1"/>
  </w:style>
  <w:style w:type="paragraph" w:customStyle="1" w:styleId="AD1EE1A2E499453BA7117B7D7B2A6EDB">
    <w:name w:val="AD1EE1A2E499453BA7117B7D7B2A6EDB"/>
  </w:style>
  <w:style w:type="paragraph" w:customStyle="1" w:styleId="BB78A3202184471A856E1C1148D0FE39">
    <w:name w:val="BB78A3202184471A856E1C1148D0FE39"/>
  </w:style>
  <w:style w:type="paragraph" w:customStyle="1" w:styleId="BA562036727348ADAF95C3E6F1785AAD">
    <w:name w:val="BA562036727348ADAF95C3E6F1785AAD"/>
  </w:style>
  <w:style w:type="paragraph" w:customStyle="1" w:styleId="7327DC5479084347B4A62AC2797ECBDD">
    <w:name w:val="7327DC5479084347B4A62AC2797ECBDD"/>
  </w:style>
  <w:style w:type="paragraph" w:customStyle="1" w:styleId="BE633DF1719A4F7F9FC93FF7AC0B8AB8">
    <w:name w:val="BE633DF1719A4F7F9FC93FF7AC0B8AB8"/>
    <w:rsid w:val="00C4409E"/>
  </w:style>
  <w:style w:type="paragraph" w:customStyle="1" w:styleId="28EBA36691C148D6A5A2E6A907A2C366">
    <w:name w:val="28EBA36691C148D6A5A2E6A907A2C366"/>
    <w:rsid w:val="00C4409E"/>
  </w:style>
  <w:style w:type="paragraph" w:customStyle="1" w:styleId="0A3BF5C17DE948178EF6D64909A97797">
    <w:name w:val="0A3BF5C17DE948178EF6D64909A97797"/>
    <w:rsid w:val="00C4409E"/>
  </w:style>
  <w:style w:type="paragraph" w:customStyle="1" w:styleId="A5EDB863C2F640369A45094957B356D9">
    <w:name w:val="A5EDB863C2F640369A45094957B356D9"/>
    <w:rsid w:val="00C4409E"/>
  </w:style>
  <w:style w:type="paragraph" w:customStyle="1" w:styleId="797F028671094211A6375963200B3D17">
    <w:name w:val="797F028671094211A6375963200B3D17"/>
    <w:rsid w:val="00C4409E"/>
  </w:style>
  <w:style w:type="paragraph" w:customStyle="1" w:styleId="01AED7AAFE7A4DD7B63BD3291BC8DE21">
    <w:name w:val="01AED7AAFE7A4DD7B63BD3291BC8DE21"/>
    <w:rsid w:val="00C4409E"/>
  </w:style>
  <w:style w:type="paragraph" w:customStyle="1" w:styleId="8E889B82CA684C09A4EBEE999BCF3BD4">
    <w:name w:val="8E889B82CA684C09A4EBEE999BCF3BD4"/>
    <w:rsid w:val="00C4409E"/>
  </w:style>
  <w:style w:type="paragraph" w:customStyle="1" w:styleId="B10D299FF6B04F2980CA59984DD528301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type="paragraph" w:customStyle="1" w:styleId="A5EDB863C2F640369A45094957B356D91">
    <w:name w:val="A5EDB863C2F640369A45094957B356D9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797F028671094211A6375963200B3D171">
    <w:name w:val="797F028671094211A6375963200B3D17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01AED7AAFE7A4DD7B63BD3291BC8DE211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8E889B82CA684C09A4EBEE999BCF3BD41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7F40C0097BA249BC9A5FE9CB01777649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55D09C916B014103813FC3AEB1980F99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B10D299FF6B04F2980CA59984DD528302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type="paragraph" w:customStyle="1" w:styleId="A5EDB863C2F640369A45094957B356D92">
    <w:name w:val="A5EDB863C2F640369A45094957B356D9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797F028671094211A6375963200B3D172">
    <w:name w:val="797F028671094211A6375963200B3D17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01AED7AAFE7A4DD7B63BD3291BC8DE212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8E889B82CA684C09A4EBEE999BCF3BD42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50E210BC598946C59CC45DC66EE147E1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E100744690C94E8496AF6717CFF0F122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714FB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B0CD4C336F954CDDB99272B08CB277BE">
    <w:name w:val="B0CD4C336F954CDDB99272B08CB277BE"/>
  </w:style>
  <w:style w:type="paragraph" w:customStyle="1" w:styleId="B10D299FF6B04F2980CA59984DD52830">
    <w:name w:val="B10D299FF6B04F2980CA59984DD52830"/>
  </w:style>
  <w:style w:type="paragraph" w:customStyle="1" w:styleId="070491135C7343F8B899B1E5528B5496">
    <w:name w:val="070491135C7343F8B899B1E5528B5496"/>
  </w:style>
  <w:style w:type="paragraph" w:customStyle="1" w:styleId="A2D3AB132FE44C9A804CB0BCE27CB1E8">
    <w:name w:val="A2D3AB132FE44C9A804CB0BCE27CB1E8"/>
  </w:style>
  <w:style w:type="paragraph" w:customStyle="1" w:styleId="67A439E68AF14DC6B7801868564B8225">
    <w:name w:val="67A439E68AF14DC6B7801868564B8225"/>
  </w:style>
  <w:style w:type="paragraph" w:customStyle="1" w:styleId="3893AC13EACA41EDB7C01A448C02A806">
    <w:name w:val="3893AC13EACA41EDB7C01A448C02A806"/>
  </w:style>
  <w:style w:type="paragraph" w:customStyle="1" w:styleId="E9711A8715A34F56AC129391156FDBFB">
    <w:name w:val="E9711A8715A34F56AC129391156FDBFB"/>
  </w:style>
  <w:style w:type="paragraph" w:customStyle="1" w:styleId="74CF45AFD5914477BC863F90DDE40AD1">
    <w:name w:val="74CF45AFD5914477BC863F90DDE40AD1"/>
  </w:style>
  <w:style w:type="paragraph" w:customStyle="1" w:styleId="AD1EE1A2E499453BA7117B7D7B2A6EDB">
    <w:name w:val="AD1EE1A2E499453BA7117B7D7B2A6EDB"/>
  </w:style>
  <w:style w:type="paragraph" w:customStyle="1" w:styleId="BB78A3202184471A856E1C1148D0FE39">
    <w:name w:val="BB78A3202184471A856E1C1148D0FE39"/>
  </w:style>
  <w:style w:type="paragraph" w:customStyle="1" w:styleId="BA562036727348ADAF95C3E6F1785AAD">
    <w:name w:val="BA562036727348ADAF95C3E6F1785AAD"/>
  </w:style>
  <w:style w:type="paragraph" w:customStyle="1" w:styleId="7327DC5479084347B4A62AC2797ECBDD">
    <w:name w:val="7327DC5479084347B4A62AC2797ECBDD"/>
  </w:style>
  <w:style w:type="paragraph" w:customStyle="1" w:styleId="BE633DF1719A4F7F9FC93FF7AC0B8AB8">
    <w:name w:val="BE633DF1719A4F7F9FC93FF7AC0B8AB8"/>
    <w:rsid w:val="00C4409E"/>
  </w:style>
  <w:style w:type="paragraph" w:customStyle="1" w:styleId="28EBA36691C148D6A5A2E6A907A2C366">
    <w:name w:val="28EBA36691C148D6A5A2E6A907A2C366"/>
    <w:rsid w:val="00C4409E"/>
  </w:style>
  <w:style w:type="paragraph" w:customStyle="1" w:styleId="0A3BF5C17DE948178EF6D64909A97797">
    <w:name w:val="0A3BF5C17DE948178EF6D64909A97797"/>
    <w:rsid w:val="00C4409E"/>
  </w:style>
  <w:style w:type="paragraph" w:customStyle="1" w:styleId="A5EDB863C2F640369A45094957B356D9">
    <w:name w:val="A5EDB863C2F640369A45094957B356D9"/>
    <w:rsid w:val="00C4409E"/>
  </w:style>
  <w:style w:type="paragraph" w:customStyle="1" w:styleId="797F028671094211A6375963200B3D17">
    <w:name w:val="797F028671094211A6375963200B3D17"/>
    <w:rsid w:val="00C4409E"/>
  </w:style>
  <w:style w:type="paragraph" w:customStyle="1" w:styleId="01AED7AAFE7A4DD7B63BD3291BC8DE21">
    <w:name w:val="01AED7AAFE7A4DD7B63BD3291BC8DE21"/>
    <w:rsid w:val="00C4409E"/>
  </w:style>
  <w:style w:type="paragraph" w:customStyle="1" w:styleId="8E889B82CA684C09A4EBEE999BCF3BD4">
    <w:name w:val="8E889B82CA684C09A4EBEE999BCF3BD4"/>
    <w:rsid w:val="00C4409E"/>
  </w:style>
  <w:style w:type="paragraph" w:customStyle="1" w:styleId="B10D299FF6B04F2980CA59984DD528301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type="paragraph" w:customStyle="1" w:styleId="A5EDB863C2F640369A45094957B356D91">
    <w:name w:val="A5EDB863C2F640369A45094957B356D9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797F028671094211A6375963200B3D171">
    <w:name w:val="797F028671094211A6375963200B3D17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01AED7AAFE7A4DD7B63BD3291BC8DE211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8E889B82CA684C09A4EBEE999BCF3BD41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7F40C0097BA249BC9A5FE9CB01777649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55D09C916B014103813FC3AEB1980F99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B10D299FF6B04F2980CA59984DD528302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type="paragraph" w:customStyle="1" w:styleId="A5EDB863C2F640369A45094957B356D92">
    <w:name w:val="A5EDB863C2F640369A45094957B356D9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797F028671094211A6375963200B3D172">
    <w:name w:val="797F028671094211A6375963200B3D17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01AED7AAFE7A4DD7B63BD3291BC8DE212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8E889B82CA684C09A4EBEE999BCF3BD42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50E210BC598946C59CC45DC66EE147E1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E100744690C94E8496AF6717CFF0F122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Pž-1918/2019-4</izvorni_sadrzaj>
    <derivirana_varijabla naziv="DomainObject.Oznaka_1">Pž-1918/2019-4</derivirana_varijabla>
  </DomainObject.Oznaka>
  <DomainObject.DonositeljOdluke.Ime>
    <izvorni_sadrzaj>Kamelija</izvorni_sadrzaj>
    <derivirana_varijabla naziv="DomainObject.DonositeljOdluke.Ime_1">Kamelija</derivirana_varijabla>
  </DomainObject.DonositeljOdluke.Ime>
  <DomainObject.DonositeljOdluke.Prezime>
    <izvorni_sadrzaj>Parać</izvorni_sadrzaj>
    <derivirana_varijabla naziv="DomainObject.DonositeljOdluke.Prezime_1">Parać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2019.</izvorni_sadrzaj>
    <derivirana_varijabla naziv="DomainObject.Predmet.DatumOsnivanja_1">20.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svibnja 2019.</izvorni_sadrzaj>
    <derivirana_varijabla naziv="DomainObject.Predmet.DatumRjesavanja_1">6.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Pž-1918/2019</izvorni_sadrzaj>
    <derivirana_varijabla naziv="DomainObject.Predmet.OznakaBroj_1">Pž-1918/2019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Kamelija</izvorni_sadrzaj>
    <derivirana_varijabla naziv="DomainObject.Predmet.PredmetRijesio.Ime_1">Kamelija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Parać</izvorni_sadrzaj>
    <derivirana_varijabla naziv="DomainObject.Predmet.PredmetRijesio.Prezime_1">Parać</derivirana_varijabla>
  </DomainObject.Predmet.PredmetRijesio.Prezime>
  <DomainObject.Predmet.PrimjedbaSuca>
    <izvorni_sadrzaj>preslika dijela spisa I. stupnja
rem.dop., ev. 3.4.19. Šimić</izvorni_sadrzaj>
    <derivirana_varijabla naziv="DomainObject.Predmet.PrimjedbaSuca_1">preslika dijela spisa I. stupnja
rem.dop., ev. 3.4.19. Šimić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VILCOMERC, d.o.o. za unutarnju i vanjsku trgovinu u stečaju</izvorni_sadrzaj>
    <derivirana_varijabla naziv="DomainObject.Predmet.ProtustrankaFormated_1">  VILCOMERC, d.o.o. za unutarnju i vanjsku trgovinu u stečaju</derivirana_varijabla>
  </DomainObject.Predmet.ProtustrankaFormated>
  <DomainObject.Predmet.ProtustrankaFormatedOIB>
    <izvorni_sadrzaj>  VILCOMERC, d.o.o. za unutarnju i vanjsku trgovinu u stečaju, OIB 10385088929</izvorni_sadrzaj>
    <derivirana_varijabla naziv="DomainObject.Predmet.ProtustrankaFormatedOIB_1">  VILCOMERC, d.o.o. za unutarnju i vanjsku trgovinu u stečaju, OIB 10385088929</derivirana_varijabla>
  </DomainObject.Predmet.ProtustrankaFormatedOIB>
  <DomainObject.Predmet.ProtustrankaFormatedWithAdress>
    <izvorni_sadrzaj> VILCOMERC, d.o.o. za unutarnju i vanjsku trgovinu u stečaju, Lokvičić/00, 21260 Lokvičići</izvorni_sadrzaj>
    <derivirana_varijabla naziv="DomainObject.Predmet.ProtustrankaFormatedWithAdress_1"> VILCOMERC, d.o.o. za unutarnju i vanjsku trgovinu u stečaju, Lokvičić/00, 21260 Lokvičići</derivirana_varijabla>
  </DomainObject.Predmet.ProtustrankaFormatedWithAdress>
  <DomainObject.Predmet.ProtustrankaFormatedWithAdressOIB>
    <izvorni_sadrzaj> VILCOMERC, d.o.o. za unutarnju i vanjsku trgovinu u stečaju, OIB 10385088929, Lokvičić/00, 21260 Lokvičići</izvorni_sadrzaj>
    <derivirana_varijabla naziv="DomainObject.Predmet.ProtustrankaFormatedWithAdressOIB_1"> VILCOMERC, d.o.o. za unutarnju i vanjsku trgovinu u stečaju, OIB 10385088929, Lokvičić/00, 21260 Lokvičići</derivirana_varijabla>
  </DomainObject.Predmet.ProtustrankaFormatedWithAdressOIB>
  <DomainObject.Predmet.ProtustrankaWithAdress>
    <izvorni_sadrzaj>VILCOMERC, d.o.o. za unutarnju i vanjsku trgovinu u stečaju Lokvičić/00, 21260 Lokvičići</izvorni_sadrzaj>
    <derivirana_varijabla naziv="DomainObject.Predmet.ProtustrankaWithAdress_1">VILCOMERC, d.o.o. za unutarnju i vanjsku trgovinu u stečaju Lokvičić/00, 21260 Lokvičići</derivirana_varijabla>
  </DomainObject.Predmet.ProtustrankaWithAdress>
  <DomainObject.Predmet.ProtustrankaWithAdressOIB>
    <izvorni_sadrzaj>VILCOMERC, d.o.o. za unutarnju i vanjsku trgovinu u stečaju, OIB 10385088929, Lokvičić/00, 21260 Lokvičići</izvorni_sadrzaj>
    <derivirana_varijabla naziv="DomainObject.Predmet.ProtustrankaWithAdressOIB_1">VILCOMERC, d.o.o. za unutarnju i vanjsku trgovinu u stečaju, OIB 10385088929, Lokvičić/00, 21260 Lokvičići</derivirana_varijabla>
  </DomainObject.Predmet.ProtustrankaWithAdressOIB>
  <DomainObject.Predmet.ProtustrankaNazivFormated>
    <izvorni_sadrzaj>VILCOMERC, d.o.o. za unutarnju i vanjsku trgovinu u stečaju</izvorni_sadrzaj>
    <derivirana_varijabla naziv="DomainObject.Predmet.ProtustrankaNazivFormated_1">VILCOMERC, d.o.o. za unutarnju i vanjsku trgovinu u stečaju</derivirana_varijabla>
    <derivirana_varijabla naziv="Padez">VILCOMERC, d.o.o. za unutarnju i vanjsku trgovinu u stečaju</derivirana_varijabla>
  </DomainObject.Predmet.ProtustrankaNazivFormated>
  <DomainObject.Predmet.ProtustrankaNazivFormatedOIB>
    <izvorni_sadrzaj>VILCOMERC, d.o.o. za unutarnju i vanjsku trgovinu u stečaju, OIB 10385088929</izvorni_sadrzaj>
    <derivirana_varijabla naziv="DomainObject.Predmet.ProtustrankaNazivFormatedOIB_1">VILCOMERC, d.o.o. za unutarnju i vanjsku trgovinu u stečaju, OIB 10385088929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24 - Parać</izvorni_sadrzaj>
    <derivirana_varijabla naziv="DomainObject.Predmet.Referada.Naziv_1">Ref. 24 - Parać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Kamelija Parać</izvorni_sadrzaj>
    <derivirana_varijabla naziv="DomainObject.Predmet.Referada.Sudac_1">Kamelija Parać</derivirana_varijabla>
    <derivirana_varijabla naziv="Dativ">Kamelija Parać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Gadžo</izvorni_sadrzaj>
    <derivirana_varijabla naziv="DomainObject.Predmet.StrankaFormated_1">  Ante Gadžo</derivirana_varijabla>
  </DomainObject.Predmet.StrankaFormated>
  <DomainObject.Predmet.StrankaFormatedOIB>
    <izvorni_sadrzaj>  Ante Gadžo, OIB 40283714135</izvorni_sadrzaj>
    <derivirana_varijabla naziv="DomainObject.Predmet.StrankaFormatedOIB_1">  Ante Gadžo, OIB 40283714135</derivirana_varijabla>
  </DomainObject.Predmet.StrankaFormatedOIB>
  <DomainObject.Predmet.StrankaFormatedWithAdress>
    <izvorni_sadrzaj> Ante Gadžo, Poboji 188, 21260 Lokvičići</izvorni_sadrzaj>
    <derivirana_varijabla naziv="DomainObject.Predmet.StrankaFormatedWithAdress_1"> Ante Gadžo, Poboji 188, 21260 Lokvičići</derivirana_varijabla>
  </DomainObject.Predmet.StrankaFormatedWithAdress>
  <DomainObject.Predmet.StrankaFormatedWithAdressOIB>
    <izvorni_sadrzaj> Ante Gadžo, OIB 40283714135, Poboji 188, 21260 Lokvičići</izvorni_sadrzaj>
    <derivirana_varijabla naziv="DomainObject.Predmet.StrankaFormatedWithAdressOIB_1"> Ante Gadžo, OIB 40283714135, Poboji 188, 21260 Lokvičići</derivirana_varijabla>
  </DomainObject.Predmet.StrankaFormatedWithAdressOIB>
  <DomainObject.Predmet.StrankaWithAdress>
    <izvorni_sadrzaj>Ante Gadžo Poboji 188,21260 Lokvičići</izvorni_sadrzaj>
    <derivirana_varijabla naziv="DomainObject.Predmet.StrankaWithAdress_1">Ante Gadžo Poboji 188,21260 Lokvičići</derivirana_varijabla>
  </DomainObject.Predmet.StrankaWithAdress>
  <DomainObject.Predmet.StrankaWithAdressOIB>
    <izvorni_sadrzaj>Ante Gadžo, OIB 40283714135, Poboji 188,21260 Lokvičići</izvorni_sadrzaj>
    <derivirana_varijabla naziv="DomainObject.Predmet.StrankaWithAdressOIB_1">Ante Gadžo, OIB 40283714135, Poboji 188,21260 Lokvičići</derivirana_varijabla>
  </DomainObject.Predmet.StrankaWithAdressOIB>
  <DomainObject.Predmet.StrankaNazivFormated>
    <izvorni_sadrzaj>Ante Gadžo</izvorni_sadrzaj>
    <derivirana_varijabla naziv="DomainObject.Predmet.StrankaNazivFormated_1">Ante Gadžo</derivirana_varijabla>
    <derivirana_varijabla naziv="Padez">Ante Gadžo</derivirana_varijabla>
  </DomainObject.Predmet.StrankaNazivFormated>
  <DomainObject.Predmet.StrankaNazivFormatedOIB>
    <izvorni_sadrzaj>Ante Gadžo, OIB 40283714135</izvorni_sadrzaj>
    <derivirana_varijabla naziv="DomainObject.Predmet.StrankaNazivFormatedOIB_1">Ante Gadžo, OIB 40283714135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Odbacivanje prijave</izvorni_sadrzaj>
    <derivirana_varijabla naziv="DomainObject.Predmet.VrstaSpora.Naziv_1">Odbacivanje prijave</derivirana_varijabla>
  </DomainObject.Predmet.VrstaSpora.Naziv>
  <DomainObject.Predmet.Zapisnicar>
    <izvorni_sadrzaj>Tatjana Koprivnjak</izvorni_sadrzaj>
    <derivirana_varijabla naziv="DomainObject.Predmet.Zapisnicar_1">Tatjana Koprivnjak</derivirana_varijabla>
    <derivirana_varijabla naziv="Padez">Tatjana Koprivnjak</derivirana_varijabla>
  </DomainObject.Predmet.Zapisnicar>
  <DomainObject.Predmet.StrankaListFormated>
    <izvorni_sadrzaj>
      <item>Ante Gadžo</item>
    </izvorni_sadrzaj>
    <derivirana_varijabla naziv="DomainObject.Predmet.StrankaListFormated_1">
      <item>Ante Gadžo</item>
    </derivirana_varijabla>
  </DomainObject.Predmet.StrankaListFormated>
  <DomainObject.Predmet.StrankaListFormatedOIB>
    <izvorni_sadrzaj>
      <item>Ante Gadžo, OIB 40283714135</item>
    </izvorni_sadrzaj>
    <derivirana_varijabla naziv="DomainObject.Predmet.StrankaListFormatedOIB_1">
      <item>Ante Gadžo, OIB 40283714135</item>
    </derivirana_varijabla>
  </DomainObject.Predmet.StrankaListFormatedOIB>
  <DomainObject.Predmet.StrankaListFormatedWithAdress>
    <izvorni_sadrzaj>
      <item>Ante Gadžo, Poboji 188, 21260 Lokvičići</item>
    </izvorni_sadrzaj>
    <derivirana_varijabla naziv="DomainObject.Predmet.StrankaListFormatedWithAdress_1">
      <item>Ante Gadžo, Poboji 188, 21260 Lokvičići</item>
    </derivirana_varijabla>
  </DomainObject.Predmet.StrankaListFormatedWithAdress>
  <DomainObject.Predmet.StrankaListFormatedWithAdressOIB>
    <izvorni_sadrzaj>
      <item>Ante Gadžo, OIB 40283714135, Poboji 188, 21260 Lokvičići</item>
    </izvorni_sadrzaj>
    <derivirana_varijabla naziv="DomainObject.Predmet.StrankaListFormatedWithAdressOIB_1">
      <item>Ante Gadžo, OIB 40283714135, Poboji 188, 21260 Lokvičići</item>
    </derivirana_varijabla>
  </DomainObject.Predmet.StrankaListFormatedWithAdressOIB>
  <DomainObject.Predmet.StrankaListNazivFormated>
    <izvorni_sadrzaj>
      <item>Ante Gadžo</item>
    </izvorni_sadrzaj>
    <derivirana_varijabla naziv="DomainObject.Predmet.StrankaListNazivFormated_1">
      <item>Ante Gadžo</item>
    </derivirana_varijabla>
  </DomainObject.Predmet.StrankaListNazivFormated>
  <DomainObject.Predmet.StrankaListNazivFormatedOIB>
    <izvorni_sadrzaj>
      <item>Ante Gadžo, OIB 40283714135</item>
    </izvorni_sadrzaj>
    <derivirana_varijabla naziv="DomainObject.Predmet.StrankaListNazivFormatedOIB_1">
      <item>Ante Gadžo, OIB 40283714135</item>
    </derivirana_varijabla>
  </DomainObject.Predmet.StrankaListNazivFormatedOIB>
  <DomainObject.Predmet.ProtuStrankaListFormated>
    <izvorni_sadrzaj>
      <item>VILCOMERC, d.o.o. za unutarnju i vanjsku trgovinu u stečaju</item>
    </izvorni_sadrzaj>
    <derivirana_varijabla naziv="DomainObject.Predmet.ProtuStrankaListFormated_1">
      <item>VILCOMERC, d.o.o. za unutarnju i vanjsku trgovinu u stečaju</item>
    </derivirana_varijabla>
  </DomainObject.Predmet.ProtuStrankaListFormated>
  <DomainObject.Predmet.ProtuStrankaListFormatedOIB>
    <izvorni_sadrzaj>
      <item>VILCOMERC, d.o.o. za unutarnju i vanjsku trgovinu u stečaju, OIB 10385088929</item>
    </izvorni_sadrzaj>
    <derivirana_varijabla naziv="DomainObject.Predmet.ProtuStrankaListFormatedOIB_1">
      <item>VILCOMERC, d.o.o. za unutarnju i vanjsku trgovinu u stečaju, OIB 10385088929</item>
    </derivirana_varijabla>
  </DomainObject.Predmet.ProtuStrankaListFormatedOIB>
  <DomainObject.Predmet.ProtuStrankaListFormatedWithAdress>
    <izvorni_sadrzaj>
      <item>VILCOMERC, d.o.o. za unutarnju i vanjsku trgovinu u stečaju, Lokvičić/00, 21260 Lokvičići</item>
    </izvorni_sadrzaj>
    <derivirana_varijabla naziv="DomainObject.Predmet.ProtuStrankaListFormatedWithAdress_1">
      <item>VILCOMERC, d.o.o. za unutarnju i vanjsku trgovinu u stečaju, Lokvičić/00, 21260 Lokvičići</item>
    </derivirana_varijabla>
  </DomainObject.Predmet.ProtuStrankaListFormatedWithAdress>
  <DomainObject.Predmet.ProtuStrankaListFormatedWithAdressOIB>
    <izvorni_sadrzaj>
      <item>VILCOMERC, d.o.o. za unutarnju i vanjsku trgovinu u stečaju, OIB 10385088929, Lokvičić/00, 21260 Lokvičići</item>
    </izvorni_sadrzaj>
    <derivirana_varijabla naziv="DomainObject.Predmet.ProtuStrankaListFormatedWithAdressOIB_1">
      <item>VILCOMERC, d.o.o. za unutarnju i vanjsku trgovinu u stečaju, OIB 10385088929, Lokvičić/00, 21260 Lokvičići</item>
    </derivirana_varijabla>
  </DomainObject.Predmet.ProtuStrankaListFormatedWithAdressOIB>
  <DomainObject.Predmet.ProtuStrankaListNazivFormated>
    <izvorni_sadrzaj>
      <item>VILCOMERC, d.o.o. za unutarnju i vanjsku trgovinu u stečaju</item>
    </izvorni_sadrzaj>
    <derivirana_varijabla naziv="DomainObject.Predmet.ProtuStrankaListNazivFormated_1">
      <item>VILCOMERC, d.o.o. za unutarnju i vanjsku trgovinu u stečaju</item>
    </derivirana_varijabla>
  </DomainObject.Predmet.ProtuStrankaListNazivFormated>
  <DomainObject.Predmet.ProtuStrankaListNazivFormatedOIB>
    <izvorni_sadrzaj>
      <item>VILCOMERC, d.o.o. za unutarnju i vanjsku trgovinu u stečaju, OIB 10385088929</item>
    </izvorni_sadrzaj>
    <derivirana_varijabla naziv="DomainObject.Predmet.ProtuStrankaListNazivFormatedOIB_1">
      <item>VILCOMERC, d.o.o. za unutarnju i vanjsku trgovinu u stečaju, OIB 10385088929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Pž-1918/2019-4</izvorni_sadrzaj>
    <derivirana_varijabla naziv="DomainObject.PoslovniBrojDokumenta_1">Pž-1918/2019-4</derivirana_varijabla>
  </DomainObject.PoslovniBrojDokumenta>
  <DomainObject.Predmet.StrankaIDrugi>
    <izvorni_sadrzaj>Ante Gadžo</izvorni_sadrzaj>
    <derivirana_varijabla naziv="DomainObject.Predmet.StrankaIDrugi_1">Ante Gadžo</derivirana_varijabla>
  </DomainObject.Predmet.StrankaIDrugi>
  <DomainObject.Predmet.ProtustrankaIDrugi>
    <izvorni_sadrzaj>VILCOMERC, d.o.o. za unutarnju i vanjsku trgovinu u stečaju</izvorni_sadrzaj>
    <derivirana_varijabla naziv="DomainObject.Predmet.ProtustrankaIDrugi_1">VILCOMERC, d.o.o. za unutarnju i vanjsku trgovinu u stečaju</derivirana_varijabla>
  </DomainObject.Predmet.ProtustrankaIDrugi>
  <DomainObject.Predmet.StrankaIDrugiAdressOIB>
    <izvorni_sadrzaj>Ante Gadžo, OIB 40283714135, Poboji 188, 21260 Lokvičići</izvorni_sadrzaj>
    <derivirana_varijabla naziv="DomainObject.Predmet.StrankaIDrugiAdressOIB_1">Ante Gadžo, OIB 40283714135, Poboji 188, 21260 Lokvičići</derivirana_varijabla>
  </DomainObject.Predmet.StrankaIDrugiAdressOIB>
  <DomainObject.Predmet.ProtustrankaIDrugiAdressOIB>
    <izvorni_sadrzaj>VILCOMERC, d.o.o. za unutarnju i vanjsku trgovinu u stečaju, OIB 10385088929, Lokvičić/00, 21260 Lokvičići</izvorni_sadrzaj>
    <derivirana_varijabla naziv="DomainObject.Predmet.ProtustrankaIDrugiAdressOIB_1">VILCOMERC, d.o.o. za unutarnju i vanjsku trgovinu u stečaju, OIB 10385088929, Lokvičić/00, 21260 Lokvičići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2019.</izvorni_sadrzaj>
    <derivirana_varijabla naziv="DomainObject.Predmet.OdlukaRjesenje.DatumDonosenjaOdluke_1">30.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Pž-1918/2019-4</izvorni_sadrzaj>
    <derivirana_varijabla naziv="DomainObject.Predmet.OdlukaRjesenje.Oznaka_1">Pž-1918/2019-4</derivirana_varijabla>
  </DomainObject.Predmet.OdlukaRjesenje.Oznaka>
  <DomainObject.Predmet.SudioniciListNaziv>
    <izvorni_sadrzaj>
      <item>VILCOMERC, d.o.o. za unutarnju i vanjsku trgovinu u stečaju</item>
      <item>Ante Gadžo</item>
    </izvorni_sadrzaj>
    <derivirana_varijabla naziv="DomainObject.Predmet.SudioniciListNaziv_1">
      <item>VILCOMERC, d.o.o. za unutarnju i vanjsku trgovinu u stečaju</item>
      <item>Ante Gadžo</item>
    </derivirana_varijabla>
    <derivirana_varijabla naziv="OstaliSudionici">
      <item>VILCOMERC, d.o.o. za unutarnju i vanjsku trgovinu u stečaju</item>
      <item>Ante Gadžo</item>
    </derivirana_varijabla>
  </DomainObject.Predmet.SudioniciListNaziv>
  <DomainObject.Predmet.SudioniciListAdressOIB>
    <izvorni_sadrzaj>
      <item>VILCOMERC, d.o.o. za unutarnju i vanjsku trgovinu u stečaju, OIB 10385088929, Lokvičić/00,21260 Lokvičići</item>
      <item>Ante Gadžo, OIB 40283714135, Poboji 188,21260 Lokvičići</item>
    </izvorni_sadrzaj>
    <derivirana_varijabla naziv="DomainObject.Predmet.SudioniciListAdressOIB_1">
      <item>VILCOMERC, d.o.o. za unutarnju i vanjsku trgovinu u stečaju, OIB 10385088929, Lokvičić/00,21260 Lokvičići</item>
      <item>Ante Gadžo, OIB 40283714135, Poboji 188,21260 Lokvičići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10385088929</item>
      <item>, OIB 40283714135</item>
    </izvorni_sadrzaj>
    <derivirana_varijabla naziv="DomainObject.Predmet.SudioniciListNazivOIB_1">
      <item>, OIB 10385088929</item>
      <item>, OIB 40283714135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St-713/2018</izvorni_sadrzaj>
    <derivirana_varijabla naziv="DomainObject.Predmet.OznakaNizestupanjskogPredmeta_1">St-713/2018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9CC92-99C2-490A-898C-F9ACD0BB1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683</Words>
  <Characters>3750</Characters>
  <Application>Microsoft Office Word</Application>
  <DocSecurity>8</DocSecurity>
  <Lines>93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eSPIS MasterTemplate predložak za MS Word</vt:lpstr>
      <vt:lpstr>Standardni eSPIS MasterTemplate predložak za MS Word</vt:lpstr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eSPIS MasterTemplate predložak za MS Word</dc:title>
  <dc:creator>Ivan Bauk</dc:creator>
  <dc:description>Ovaj predložak služi kao osnova za kreiranje novih eSPIS predložaka te za upravljanje eSPIS funkcijama tijekom obrade sudskih dokumenata.</dc:description>
  <cp:lastModifiedBy>Ana Golub Gruić</cp:lastModifiedBy>
  <cp:revision>2</cp:revision>
  <cp:lastPrinted>2019-05-06T09:29:00Z</cp:lastPrinted>
  <dcterms:created xsi:type="dcterms:W3CDTF">2019-05-06T12:04:00Z</dcterms:created>
  <dcterms:modified xsi:type="dcterms:W3CDTF">2019-05-06T12:04:00Z</dcterms:modified>
  <cp:version>9.6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true</vt:bool>
  </property>
  <property fmtid="{D5CDD505-2E9C-101B-9397-08002B2CF9AE}" pid="3" name="Saved">
    <vt:bool>true</vt:bool>
  </property>
  <property fmtid="{D5CDD505-2E9C-101B-9397-08002B2CF9AE}" pid="4" name="BrojStranica">
    <vt:i4>2</vt:i4>
  </property>
  <property fmtid="{D5CDD505-2E9C-101B-9397-08002B2CF9AE}" pid="5" name="Naslov">
    <vt:lpwstr>Pž-1918/2019-4 / Odluka - Rješenje - ukinuta prvostupanjska odluka - bitna povreda (24.pž-1918-19-zajam_koji_nadomješta_kapital.pž-1918-19-zajam_koji_nadomješta_kapital)</vt:lpwstr>
  </property>
  <property fmtid="{D5CDD505-2E9C-101B-9397-08002B2CF9AE}" pid="6" name="Predlozak_id">
    <vt:lpwstr>1000000655</vt:lpwstr>
  </property>
  <property fmtid="{D5CDD505-2E9C-101B-9397-08002B2CF9AE}" pid="7" name="Predlozak_oznaka">
    <vt:lpwstr>VTSRH-memorandum2018</vt:lpwstr>
  </property>
  <property fmtid="{D5CDD505-2E9C-101B-9397-08002B2CF9AE}" pid="8" name="Predlozak_naziv">
    <vt:lpwstr>VTSRH - memorandum 2018 s grbom, dopis, presuda, rješenje s poslovnim brojem </vt:lpwstr>
  </property>
  <property fmtid="{D5CDD505-2E9C-101B-9397-08002B2CF9AE}" pid="9" name="eSPIS_CC_ID">
    <vt:lpwstr>4254292035</vt:lpwstr>
  </property>
</Properties>
</file>